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55876" w14:textId="77777777" w:rsidR="00822253" w:rsidRPr="00822253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822253">
        <w:rPr>
          <w:b/>
          <w:noProof/>
          <w:color w:val="000000"/>
          <w:sz w:val="24"/>
        </w:rPr>
        <w:t>3GPP TSG RAN Rel-18 workshop</w:t>
      </w:r>
      <w:r w:rsidRPr="00822253">
        <w:rPr>
          <w:rFonts w:hint="eastAsia"/>
          <w:b/>
          <w:noProof/>
          <w:color w:val="000000"/>
          <w:sz w:val="24"/>
        </w:rPr>
        <w:tab/>
      </w:r>
      <w:r w:rsidR="00435AEB" w:rsidRPr="00435AEB">
        <w:rPr>
          <w:b/>
          <w:noProof/>
          <w:color w:val="000000"/>
          <w:sz w:val="24"/>
        </w:rPr>
        <w:t>RWS-210152</w:t>
      </w:r>
    </w:p>
    <w:p w14:paraId="1F7F9E01" w14:textId="77777777" w:rsidR="00822253" w:rsidRPr="00822253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822253">
        <w:rPr>
          <w:b/>
          <w:noProof/>
          <w:color w:val="000000"/>
          <w:sz w:val="24"/>
        </w:rPr>
        <w:t>Electronic Meeting, June 28 - July 2, 2021</w:t>
      </w:r>
    </w:p>
    <w:p w14:paraId="7DDD5EDB" w14:textId="77777777" w:rsidR="00D613E3" w:rsidRPr="006E5DD5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08CF73D" w14:textId="77777777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Pr="00822253">
        <w:rPr>
          <w:rFonts w:ascii="Arial" w:eastAsia="Batang" w:hAnsi="Arial" w:hint="eastAsia"/>
          <w:b/>
          <w:lang w:val="en-US" w:eastAsia="ko-KR"/>
        </w:rPr>
        <w:t>China Telecom</w:t>
      </w:r>
    </w:p>
    <w:p w14:paraId="2AF5A66B" w14:textId="77777777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B3BC0" w:rsidRPr="000B3BC0">
        <w:rPr>
          <w:rFonts w:ascii="Arial" w:eastAsia="Batang" w:hAnsi="Arial" w:cs="Arial"/>
          <w:b/>
          <w:lang w:eastAsia="zh-CN"/>
        </w:rPr>
        <w:t>Draft SID on NR network energy saving enhancement</w:t>
      </w:r>
    </w:p>
    <w:p w14:paraId="2CFE26BF" w14:textId="77777777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830E05" w:rsidRPr="002478F1">
        <w:rPr>
          <w:rFonts w:ascii="Arial" w:eastAsia="Batang" w:hAnsi="Arial" w:hint="eastAsia"/>
          <w:b/>
          <w:lang w:eastAsia="zh-CN"/>
        </w:rPr>
        <w:t>Discussion</w:t>
      </w:r>
    </w:p>
    <w:p w14:paraId="2D2138FE" w14:textId="77777777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92726">
        <w:rPr>
          <w:rFonts w:ascii="Arial" w:eastAsia="Batang" w:hAnsi="Arial"/>
          <w:b/>
          <w:lang w:eastAsia="ko-KR"/>
        </w:rPr>
        <w:t>4.3</w:t>
      </w:r>
    </w:p>
    <w:p w14:paraId="6E9426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448EB430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1A36949" w14:textId="77777777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9719D3">
        <w:t>NR network energy saving</w:t>
      </w:r>
      <w:r w:rsidR="00D613E3" w:rsidRPr="009A7F36">
        <w:rPr>
          <w:rFonts w:hint="eastAsia"/>
        </w:rPr>
        <w:t xml:space="preserve"> </w:t>
      </w:r>
      <w:r w:rsidR="009719D3">
        <w:t>enhancement</w:t>
      </w:r>
    </w:p>
    <w:p w14:paraId="650AD2CF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</w:p>
    <w:p w14:paraId="6B463F5D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00F9CFC5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0AA46B2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0AF35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99955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B02699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2982AE9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698C66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003875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80A6F7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7047F3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84E323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363C39C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311A657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554104F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02A25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B062BB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CB3E7E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CD4D9B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B230C8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5D91F13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C7FB20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0F9C6D3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4D8270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55EBDB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2DF550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CCD87B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DB7A33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45A6429" w14:textId="77777777" w:rsidR="00953E83" w:rsidRPr="00953E83" w:rsidRDefault="00953E83" w:rsidP="00953E83"/>
    <w:p w14:paraId="2AC16C1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595B5C4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F2721" w14:paraId="2174B43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0EF1D88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4C9DCF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4ED8E7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E3F36D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FE90D0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064AEA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D892EC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531BD0E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02E823A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46B122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061275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5FEF9AE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BD7DA1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C7F20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D559D8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DE4AF79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492CA679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FB50FD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45EDC5D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5638CF8C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  <w:r w:rsidRPr="005B3790">
              <w:rPr>
                <w:rFonts w:hint="eastAsia"/>
                <w:lang w:eastAsia="ko-KR"/>
              </w:rPr>
              <w:t>X</w:t>
            </w:r>
          </w:p>
        </w:tc>
      </w:tr>
      <w:tr w:rsidR="00D613E3" w:rsidRPr="00DF2721" w14:paraId="766EE44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D65AC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322DE1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4F170BF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423407D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11D5A2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3E1994D1" w14:textId="77777777" w:rsidR="00D613E3" w:rsidRPr="008F2452" w:rsidRDefault="00D613E3" w:rsidP="00D613E3">
            <w:pPr>
              <w:pStyle w:val="TAC"/>
            </w:pPr>
          </w:p>
        </w:tc>
      </w:tr>
    </w:tbl>
    <w:p w14:paraId="173937AA" w14:textId="77777777" w:rsidR="008A76FD" w:rsidRDefault="008A76FD" w:rsidP="001C5C86">
      <w:pPr>
        <w:ind w:right="-99"/>
        <w:rPr>
          <w:b/>
        </w:rPr>
      </w:pPr>
    </w:p>
    <w:p w14:paraId="09193892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79BFB47" w14:textId="77777777" w:rsidR="00DA74F3" w:rsidRDefault="00F921F1" w:rsidP="00BA3A53">
      <w:pPr>
        <w:pStyle w:val="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14:paraId="26039C2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7F0F3E3A" w14:textId="77777777" w:rsidTr="006B4280">
        <w:tc>
          <w:tcPr>
            <w:tcW w:w="675" w:type="dxa"/>
          </w:tcPr>
          <w:p w14:paraId="738A30F9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1785B220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6413B249" w14:textId="77777777" w:rsidTr="004260A5">
        <w:tc>
          <w:tcPr>
            <w:tcW w:w="675" w:type="dxa"/>
          </w:tcPr>
          <w:p w14:paraId="06D337A7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00AA974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699DAB1F" w14:textId="77777777" w:rsidTr="004260A5">
        <w:tc>
          <w:tcPr>
            <w:tcW w:w="675" w:type="dxa"/>
          </w:tcPr>
          <w:p w14:paraId="62AB9121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AEB8D6E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19BD0425" w14:textId="77777777" w:rsidTr="001759A7">
        <w:tc>
          <w:tcPr>
            <w:tcW w:w="675" w:type="dxa"/>
          </w:tcPr>
          <w:p w14:paraId="60BAAF55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4E53F5F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0354B0D3" w14:textId="77777777" w:rsidR="004876B9" w:rsidRDefault="004876B9" w:rsidP="001C5C86">
      <w:pPr>
        <w:ind w:right="-99"/>
        <w:rPr>
          <w:b/>
        </w:rPr>
      </w:pPr>
    </w:p>
    <w:p w14:paraId="631036AA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31F4A384" w14:textId="77777777" w:rsidTr="009A6092">
        <w:tc>
          <w:tcPr>
            <w:tcW w:w="10314" w:type="dxa"/>
            <w:gridSpan w:val="4"/>
            <w:shd w:val="clear" w:color="auto" w:fill="E0E0E0"/>
          </w:tcPr>
          <w:p w14:paraId="000DF174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6B2B110" w14:textId="77777777" w:rsidTr="009A6092">
        <w:tc>
          <w:tcPr>
            <w:tcW w:w="1101" w:type="dxa"/>
            <w:shd w:val="clear" w:color="auto" w:fill="E0E0E0"/>
          </w:tcPr>
          <w:p w14:paraId="1131D786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025E541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8D8C396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ED4043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389982EC" w14:textId="77777777" w:rsidTr="009A6092">
        <w:tc>
          <w:tcPr>
            <w:tcW w:w="1101" w:type="dxa"/>
          </w:tcPr>
          <w:p w14:paraId="303F68B0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0B9FF26B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1223BB7B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7FDC1188" w14:textId="77777777" w:rsidR="00F23304" w:rsidRPr="00251D80" w:rsidRDefault="00F23304" w:rsidP="001260B9">
            <w:pPr>
              <w:pStyle w:val="TAL"/>
            </w:pPr>
          </w:p>
        </w:tc>
      </w:tr>
    </w:tbl>
    <w:p w14:paraId="74405C97" w14:textId="77777777" w:rsidR="00CD1046" w:rsidRPr="006064D3" w:rsidRDefault="00CD1046" w:rsidP="00F23304"/>
    <w:p w14:paraId="642D0A49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58E15270" w14:textId="77777777" w:rsidTr="007B1292">
        <w:tc>
          <w:tcPr>
            <w:tcW w:w="10314" w:type="dxa"/>
            <w:gridSpan w:val="3"/>
            <w:shd w:val="clear" w:color="auto" w:fill="E0E0E0"/>
          </w:tcPr>
          <w:p w14:paraId="2EF06F0F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126D3ED0" w14:textId="77777777" w:rsidTr="007B1292">
        <w:tc>
          <w:tcPr>
            <w:tcW w:w="1101" w:type="dxa"/>
            <w:shd w:val="clear" w:color="auto" w:fill="E0E0E0"/>
          </w:tcPr>
          <w:p w14:paraId="5724712C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C1680B3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76541317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544F3F1E" w14:textId="77777777" w:rsidTr="007B1292">
        <w:tc>
          <w:tcPr>
            <w:tcW w:w="1101" w:type="dxa"/>
          </w:tcPr>
          <w:p w14:paraId="040F62F2" w14:textId="77777777" w:rsidR="007B1292" w:rsidRPr="00DF2721" w:rsidRDefault="007B1292" w:rsidP="007B1292">
            <w:pPr>
              <w:pStyle w:val="TAL"/>
            </w:pPr>
          </w:p>
        </w:tc>
        <w:tc>
          <w:tcPr>
            <w:tcW w:w="3326" w:type="dxa"/>
          </w:tcPr>
          <w:p w14:paraId="5D5385ED" w14:textId="77777777" w:rsidR="007B1292" w:rsidRPr="00DF2721" w:rsidRDefault="007B1292" w:rsidP="002212C4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6845AEC9" w14:textId="77777777" w:rsidR="007B1292" w:rsidRPr="00DF2721" w:rsidRDefault="007B1292" w:rsidP="002212C4">
            <w:pPr>
              <w:pStyle w:val="TAL"/>
            </w:pPr>
          </w:p>
        </w:tc>
      </w:tr>
    </w:tbl>
    <w:p w14:paraId="7F3543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96C85E2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359020D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0"/>
    <w:p w14:paraId="58B0631F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1D77129" w14:textId="0C0F2074" w:rsidR="006571A8" w:rsidRDefault="00A34B98" w:rsidP="00A34B98">
      <w:pPr>
        <w:jc w:val="both"/>
        <w:rPr>
          <w:lang w:eastAsia="zh-CN"/>
        </w:rPr>
      </w:pPr>
      <w:r w:rsidRPr="00A34B98">
        <w:rPr>
          <w:lang w:eastAsia="zh-CN"/>
        </w:rPr>
        <w:t>Most power consumption of the NR network comes from base stations, and 90% of the power consumption of NR base station comes from AAU. Power consumption o</w:t>
      </w:r>
      <w:r>
        <w:rPr>
          <w:lang w:eastAsia="zh-CN"/>
        </w:rPr>
        <w:t>f a single NR base station is 3~4</w:t>
      </w:r>
      <w:r w:rsidRPr="00A34B98">
        <w:rPr>
          <w:lang w:eastAsia="zh-CN"/>
        </w:rPr>
        <w:t xml:space="preserve"> times higher than LTE currently</w:t>
      </w:r>
      <w:r w:rsidR="00532950">
        <w:rPr>
          <w:lang w:eastAsia="zh-CN"/>
        </w:rPr>
        <w:t xml:space="preserve"> due to </w:t>
      </w:r>
      <w:r w:rsidR="00532950" w:rsidRPr="00532950">
        <w:rPr>
          <w:lang w:eastAsia="zh-CN"/>
        </w:rPr>
        <w:t>higher band, wider bandwidth, more TRX, etc</w:t>
      </w:r>
      <w:r w:rsidRPr="00A34B98">
        <w:rPr>
          <w:lang w:eastAsia="zh-CN"/>
        </w:rPr>
        <w:t xml:space="preserve">. </w:t>
      </w:r>
      <w:r w:rsidR="008C3B56">
        <w:rPr>
          <w:lang w:eastAsia="zh-CN"/>
        </w:rPr>
        <w:t xml:space="preserve">Besides, regarding the OPEX, </w:t>
      </w:r>
      <w:r w:rsidR="008C3B56" w:rsidRPr="008C3B56">
        <w:rPr>
          <w:lang w:eastAsia="zh-CN"/>
        </w:rPr>
        <w:t>the electricity bill of base stations is nearly 20% of overall network operating cost</w:t>
      </w:r>
      <w:r w:rsidR="008C3B56">
        <w:rPr>
          <w:lang w:eastAsia="zh-CN"/>
        </w:rPr>
        <w:t>. For some operators</w:t>
      </w:r>
      <w:r w:rsidR="008C3B56" w:rsidRPr="008C3B56">
        <w:rPr>
          <w:lang w:eastAsia="zh-CN"/>
        </w:rPr>
        <w:t>, the electricity cost is more than half of the total profit</w:t>
      </w:r>
      <w:r w:rsidR="008C3B56">
        <w:rPr>
          <w:lang w:eastAsia="zh-CN"/>
        </w:rPr>
        <w:t xml:space="preserve">. </w:t>
      </w:r>
      <w:r w:rsidR="006E26BE" w:rsidRPr="006E26BE">
        <w:rPr>
          <w:lang w:eastAsia="zh-CN"/>
        </w:rPr>
        <w:t>Thus network energy saving in NR becomes more critical to achieve the big success of 5G.</w:t>
      </w:r>
    </w:p>
    <w:p w14:paraId="411CDDA7" w14:textId="31CE4CB1" w:rsidR="00A34B98" w:rsidRDefault="00A34B98" w:rsidP="006571A8">
      <w:pPr>
        <w:jc w:val="both"/>
        <w:rPr>
          <w:lang w:eastAsia="zh-CN"/>
        </w:rPr>
      </w:pPr>
      <w:r w:rsidRPr="00A34B98">
        <w:rPr>
          <w:lang w:eastAsia="zh-CN"/>
        </w:rPr>
        <w:t>NR R15</w:t>
      </w:r>
      <w:r w:rsidR="00E04179">
        <w:rPr>
          <w:lang w:eastAsia="zh-CN"/>
        </w:rPr>
        <w:t xml:space="preserve"> </w:t>
      </w:r>
      <w:r w:rsidR="00E04179" w:rsidRPr="00A34B98">
        <w:rPr>
          <w:lang w:eastAsia="zh-CN"/>
        </w:rPr>
        <w:t>specified the intra-system n</w:t>
      </w:r>
      <w:r w:rsidR="00E04179">
        <w:rPr>
          <w:lang w:eastAsia="zh-CN"/>
        </w:rPr>
        <w:t>etwork energy saving solution, i.e.</w:t>
      </w:r>
      <w:r w:rsidRPr="00A34B98">
        <w:rPr>
          <w:lang w:eastAsia="zh-CN"/>
        </w:rPr>
        <w:t xml:space="preserve"> cell switch-off/re-activation of capacity bo</w:t>
      </w:r>
      <w:r w:rsidR="00E04179">
        <w:rPr>
          <w:lang w:eastAsia="zh-CN"/>
        </w:rPr>
        <w:t>oster cell via Xn/X2 interface</w:t>
      </w:r>
      <w:r w:rsidRPr="00A34B98">
        <w:rPr>
          <w:lang w:eastAsia="zh-CN"/>
        </w:rPr>
        <w:t>, similar to LTE.</w:t>
      </w:r>
      <w:r w:rsidR="00E04179">
        <w:rPr>
          <w:lang w:eastAsia="zh-CN"/>
        </w:rPr>
        <w:t xml:space="preserve"> </w:t>
      </w:r>
      <w:r w:rsidR="00E04179" w:rsidRPr="00A34B98">
        <w:rPr>
          <w:lang w:eastAsia="zh-CN"/>
        </w:rPr>
        <w:t>NR R17 WI “enhancement of data collection for SON/MDT in NR”</w:t>
      </w:r>
      <w:r w:rsidR="00E04179">
        <w:rPr>
          <w:lang w:eastAsia="zh-CN"/>
        </w:rPr>
        <w:t xml:space="preserve"> is discussing the</w:t>
      </w:r>
      <w:r w:rsidRPr="00A34B98">
        <w:rPr>
          <w:lang w:eastAsia="zh-CN"/>
        </w:rPr>
        <w:t xml:space="preserve"> inter</w:t>
      </w:r>
      <w:r w:rsidR="00E04179">
        <w:rPr>
          <w:lang w:eastAsia="zh-CN"/>
        </w:rPr>
        <w:t>-system network energy saving solution</w:t>
      </w:r>
      <w:r w:rsidRPr="00A34B98">
        <w:rPr>
          <w:lang w:eastAsia="zh-CN"/>
        </w:rPr>
        <w:t xml:space="preserve">. </w:t>
      </w:r>
      <w:r w:rsidR="00E04179">
        <w:rPr>
          <w:lang w:eastAsia="zh-CN"/>
        </w:rPr>
        <w:t xml:space="preserve">And </w:t>
      </w:r>
      <w:r w:rsidR="00E04179" w:rsidRPr="00A34B98">
        <w:rPr>
          <w:lang w:eastAsia="zh-CN"/>
        </w:rPr>
        <w:t>NR R17 SI “Study on further enhancement for data collection”</w:t>
      </w:r>
      <w:r w:rsidR="00E04179">
        <w:rPr>
          <w:lang w:eastAsia="zh-CN"/>
        </w:rPr>
        <w:t xml:space="preserve"> take </w:t>
      </w:r>
      <w:r w:rsidRPr="00A34B98">
        <w:rPr>
          <w:lang w:eastAsia="zh-CN"/>
        </w:rPr>
        <w:t>AI based network energy sa</w:t>
      </w:r>
      <w:r w:rsidR="00E04179">
        <w:rPr>
          <w:lang w:eastAsia="zh-CN"/>
        </w:rPr>
        <w:t xml:space="preserve">ving as a </w:t>
      </w:r>
      <w:r w:rsidR="00D93126">
        <w:rPr>
          <w:lang w:eastAsia="zh-CN"/>
        </w:rPr>
        <w:t xml:space="preserve">use case. </w:t>
      </w:r>
      <w:r>
        <w:rPr>
          <w:lang w:eastAsia="zh-CN"/>
        </w:rPr>
        <w:t>On the other hand, some i</w:t>
      </w:r>
      <w:r w:rsidRPr="00A34B98">
        <w:rPr>
          <w:lang w:eastAsia="zh-CN"/>
        </w:rPr>
        <w:t xml:space="preserve">mplementation </w:t>
      </w:r>
      <w:r>
        <w:rPr>
          <w:lang w:eastAsia="zh-CN"/>
        </w:rPr>
        <w:t xml:space="preserve">based </w:t>
      </w:r>
      <w:r w:rsidRPr="00A34B98">
        <w:rPr>
          <w:lang w:eastAsia="zh-CN"/>
        </w:rPr>
        <w:t xml:space="preserve">base </w:t>
      </w:r>
      <w:r w:rsidR="002D76C2">
        <w:rPr>
          <w:lang w:eastAsia="zh-CN"/>
        </w:rPr>
        <w:t>station energy saving solutions</w:t>
      </w:r>
      <w:r w:rsidRPr="00A34B98">
        <w:rPr>
          <w:lang w:eastAsia="zh-CN"/>
        </w:rPr>
        <w:t xml:space="preserve"> </w:t>
      </w:r>
      <w:r w:rsidR="002644E5">
        <w:rPr>
          <w:lang w:eastAsia="zh-CN"/>
        </w:rPr>
        <w:t xml:space="preserve">have </w:t>
      </w:r>
      <w:r w:rsidR="002D76C2">
        <w:rPr>
          <w:lang w:eastAsia="zh-CN"/>
        </w:rPr>
        <w:t>been applied</w:t>
      </w:r>
      <w:r w:rsidR="00EF76A0">
        <w:rPr>
          <w:lang w:eastAsia="zh-CN"/>
        </w:rPr>
        <w:t xml:space="preserve">, </w:t>
      </w:r>
      <w:r w:rsidR="00EF76A0" w:rsidRPr="00A34B98">
        <w:rPr>
          <w:lang w:eastAsia="zh-CN"/>
        </w:rPr>
        <w:t>e.g. channel shutdown, carrier sh</w:t>
      </w:r>
      <w:r w:rsidR="00EF76A0">
        <w:rPr>
          <w:lang w:eastAsia="zh-CN"/>
        </w:rPr>
        <w:t xml:space="preserve">utdown, </w:t>
      </w:r>
      <w:r w:rsidR="00E83B09">
        <w:rPr>
          <w:lang w:eastAsia="zh-CN"/>
        </w:rPr>
        <w:t xml:space="preserve">slot shutdown </w:t>
      </w:r>
      <w:r w:rsidR="00EF76A0">
        <w:rPr>
          <w:lang w:eastAsia="zh-CN"/>
        </w:rPr>
        <w:t>and device shutdown</w:t>
      </w:r>
      <w:r w:rsidRPr="00A34B98">
        <w:rPr>
          <w:lang w:eastAsia="zh-CN"/>
        </w:rPr>
        <w:t>.</w:t>
      </w:r>
    </w:p>
    <w:p w14:paraId="0B702C83" w14:textId="76C4B80D" w:rsidR="00F94F3A" w:rsidRDefault="00F94F3A" w:rsidP="005416A8">
      <w:pPr>
        <w:jc w:val="both"/>
        <w:rPr>
          <w:lang w:eastAsia="zh-CN"/>
        </w:rPr>
      </w:pPr>
      <w:r>
        <w:rPr>
          <w:lang w:eastAsia="zh-CN"/>
        </w:rPr>
        <w:t xml:space="preserve">Although </w:t>
      </w:r>
      <w:r w:rsidR="00856DC8">
        <w:rPr>
          <w:lang w:eastAsia="zh-CN"/>
        </w:rPr>
        <w:t xml:space="preserve">NR has </w:t>
      </w:r>
      <w:r>
        <w:rPr>
          <w:lang w:eastAsia="zh-CN"/>
        </w:rPr>
        <w:t>some basic standardized solutions an</w:t>
      </w:r>
      <w:r w:rsidR="00856DC8">
        <w:rPr>
          <w:lang w:eastAsia="zh-CN"/>
        </w:rPr>
        <w:t>d implementation solutions to support network energy saving, there are still some limitations.</w:t>
      </w:r>
      <w:r w:rsidR="00FE3D03">
        <w:rPr>
          <w:lang w:eastAsia="zh-CN"/>
        </w:rPr>
        <w:t xml:space="preserve"> </w:t>
      </w:r>
      <w:r w:rsidR="00642E49">
        <w:rPr>
          <w:lang w:eastAsia="zh-CN"/>
        </w:rPr>
        <w:t xml:space="preserve">The existing solutions mainly focus on </w:t>
      </w:r>
      <w:r w:rsidR="00642E49" w:rsidRPr="00A34B98">
        <w:rPr>
          <w:lang w:eastAsia="zh-CN"/>
        </w:rPr>
        <w:t>capacity bo</w:t>
      </w:r>
      <w:r w:rsidR="00642E49">
        <w:rPr>
          <w:lang w:eastAsia="zh-CN"/>
        </w:rPr>
        <w:t>oster cell scenario.</w:t>
      </w:r>
      <w:r w:rsidR="00642E49">
        <w:rPr>
          <w:lang w:eastAsia="zh-CN"/>
        </w:rPr>
        <w:t xml:space="preserve"> More</w:t>
      </w:r>
      <w:r w:rsidR="00FE3D03">
        <w:rPr>
          <w:lang w:eastAsia="zh-CN"/>
        </w:rPr>
        <w:t xml:space="preserve"> energy saving scenarios such as </w:t>
      </w:r>
      <w:r w:rsidR="00FE3D03" w:rsidRPr="00FE3D03">
        <w:rPr>
          <w:lang w:eastAsia="zh-CN"/>
        </w:rPr>
        <w:t>multi-hop network sc</w:t>
      </w:r>
      <w:r w:rsidR="00FE3D03">
        <w:rPr>
          <w:lang w:eastAsia="zh-CN"/>
        </w:rPr>
        <w:t xml:space="preserve">enario (IAB) and </w:t>
      </w:r>
      <w:r w:rsidR="00FE3D03" w:rsidRPr="00FE3D03">
        <w:rPr>
          <w:lang w:eastAsia="zh-CN"/>
        </w:rPr>
        <w:t>compensation</w:t>
      </w:r>
      <w:r w:rsidR="00FE3D03">
        <w:rPr>
          <w:lang w:eastAsia="zh-CN"/>
        </w:rPr>
        <w:t xml:space="preserve"> cell scenario</w:t>
      </w:r>
      <w:r w:rsidR="00642E49">
        <w:rPr>
          <w:lang w:eastAsia="zh-CN"/>
        </w:rPr>
        <w:t>, need further study</w:t>
      </w:r>
      <w:r w:rsidR="00FE3D03">
        <w:rPr>
          <w:lang w:eastAsia="zh-CN"/>
        </w:rPr>
        <w:t>.</w:t>
      </w:r>
      <w:r w:rsidR="005416A8">
        <w:rPr>
          <w:lang w:eastAsia="zh-CN"/>
        </w:rPr>
        <w:t xml:space="preserve"> The</w:t>
      </w:r>
      <w:r w:rsidR="004E2DBF" w:rsidRPr="004E2DBF">
        <w:rPr>
          <w:lang w:eastAsia="zh-CN"/>
        </w:rPr>
        <w:t xml:space="preserve"> </w:t>
      </w:r>
      <w:r w:rsidR="00295B56">
        <w:rPr>
          <w:lang w:eastAsia="zh-CN"/>
        </w:rPr>
        <w:t xml:space="preserve">network </w:t>
      </w:r>
      <w:r w:rsidR="004E2DBF" w:rsidRPr="005416A8">
        <w:rPr>
          <w:lang w:eastAsia="zh-CN"/>
        </w:rPr>
        <w:t>energy saving management</w:t>
      </w:r>
      <w:r w:rsidR="004E2DBF">
        <w:rPr>
          <w:lang w:eastAsia="zh-CN"/>
        </w:rPr>
        <w:t xml:space="preserve"> is</w:t>
      </w:r>
      <w:r w:rsidR="005416A8">
        <w:rPr>
          <w:lang w:eastAsia="zh-CN"/>
        </w:rPr>
        <w:t xml:space="preserve"> </w:t>
      </w:r>
      <w:r w:rsidR="005416A8" w:rsidRPr="005416A8">
        <w:rPr>
          <w:lang w:eastAsia="zh-CN"/>
        </w:rPr>
        <w:t>coarse and non-flexible</w:t>
      </w:r>
      <w:r w:rsidR="005416A8">
        <w:rPr>
          <w:lang w:eastAsia="zh-CN"/>
        </w:rPr>
        <w:t xml:space="preserve">, for example, </w:t>
      </w:r>
      <w:r w:rsidR="005416A8" w:rsidRPr="005416A8">
        <w:rPr>
          <w:lang w:eastAsia="zh-CN"/>
        </w:rPr>
        <w:t>cell/module switch off/on decision based on coarse statistical cell load information</w:t>
      </w:r>
      <w:r w:rsidR="005416A8">
        <w:rPr>
          <w:lang w:eastAsia="zh-CN"/>
        </w:rPr>
        <w:t xml:space="preserve"> (e.g. number of connected UEs), </w:t>
      </w:r>
      <w:r w:rsidR="005416A8" w:rsidRPr="005416A8">
        <w:rPr>
          <w:lang w:eastAsia="zh-CN"/>
        </w:rPr>
        <w:t>cell switch off/on controlled by prec</w:t>
      </w:r>
      <w:r w:rsidR="00295B56">
        <w:rPr>
          <w:lang w:eastAsia="zh-CN"/>
        </w:rPr>
        <w:t>onfigur</w:t>
      </w:r>
      <w:r w:rsidR="00342FA9">
        <w:rPr>
          <w:rFonts w:hint="eastAsia"/>
          <w:lang w:eastAsia="zh-CN"/>
        </w:rPr>
        <w:t>ing</w:t>
      </w:r>
      <w:r w:rsidR="00295B56">
        <w:rPr>
          <w:lang w:eastAsia="zh-CN"/>
        </w:rPr>
        <w:t xml:space="preserve"> sleep period manually (</w:t>
      </w:r>
      <w:r w:rsidR="00295B56" w:rsidRPr="005416A8">
        <w:rPr>
          <w:lang w:eastAsia="zh-CN"/>
        </w:rPr>
        <w:t>only applies to tidal case</w:t>
      </w:r>
      <w:r w:rsidR="00295B56">
        <w:rPr>
          <w:lang w:eastAsia="zh-CN"/>
        </w:rPr>
        <w:t>)</w:t>
      </w:r>
      <w:r w:rsidR="005416A8">
        <w:rPr>
          <w:lang w:eastAsia="zh-CN"/>
        </w:rPr>
        <w:t xml:space="preserve">, </w:t>
      </w:r>
      <w:r w:rsidR="005416A8" w:rsidRPr="005416A8">
        <w:rPr>
          <w:lang w:eastAsia="zh-CN"/>
        </w:rPr>
        <w:t>cell/module switch off/on decision with assumption of uniform traffic distribution, NOT the actual traffic distribution</w:t>
      </w:r>
      <w:r w:rsidR="005416A8">
        <w:rPr>
          <w:lang w:eastAsia="zh-CN"/>
        </w:rPr>
        <w:t>.</w:t>
      </w:r>
      <w:r w:rsidR="005460D5">
        <w:rPr>
          <w:lang w:eastAsia="zh-CN"/>
        </w:rPr>
        <w:t xml:space="preserve"> In addition,</w:t>
      </w:r>
      <w:r w:rsidR="00752897">
        <w:rPr>
          <w:lang w:eastAsia="zh-CN"/>
        </w:rPr>
        <w:t xml:space="preserve"> </w:t>
      </w:r>
      <w:r w:rsidR="005460D5">
        <w:rPr>
          <w:lang w:eastAsia="zh-CN"/>
        </w:rPr>
        <w:t>sleeping base station</w:t>
      </w:r>
      <w:r w:rsidR="00752897" w:rsidRPr="00752897">
        <w:rPr>
          <w:lang w:eastAsia="zh-CN"/>
        </w:rPr>
        <w:t xml:space="preserve"> is reactivated after the coverage cell is overload</w:t>
      </w:r>
      <w:r w:rsidR="005460D5">
        <w:rPr>
          <w:lang w:eastAsia="zh-CN"/>
        </w:rPr>
        <w:t>, which means that sleeping base station may not wakeup</w:t>
      </w:r>
      <w:r w:rsidR="005460D5" w:rsidRPr="005460D5">
        <w:rPr>
          <w:lang w:eastAsia="zh-CN"/>
        </w:rPr>
        <w:t xml:space="preserve"> </w:t>
      </w:r>
      <w:r w:rsidR="005460D5">
        <w:rPr>
          <w:lang w:eastAsia="zh-CN"/>
        </w:rPr>
        <w:t>timely to serve the upcoming traffic or users</w:t>
      </w:r>
      <w:r w:rsidR="00752897">
        <w:rPr>
          <w:rFonts w:hint="eastAsia"/>
          <w:lang w:eastAsia="zh-CN"/>
        </w:rPr>
        <w:t>.</w:t>
      </w:r>
    </w:p>
    <w:p w14:paraId="696843BA" w14:textId="207E5895" w:rsidR="004E2DBF" w:rsidRDefault="00295B56" w:rsidP="00902612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D93126">
        <w:rPr>
          <w:lang w:eastAsia="zh-CN"/>
        </w:rPr>
        <w:t xml:space="preserve">multi-hop network and </w:t>
      </w:r>
      <w:r w:rsidR="00D93126" w:rsidRPr="00FE3D03">
        <w:rPr>
          <w:lang w:eastAsia="zh-CN"/>
        </w:rPr>
        <w:t>compensation</w:t>
      </w:r>
      <w:r w:rsidR="00D93126">
        <w:rPr>
          <w:lang w:eastAsia="zh-CN"/>
        </w:rPr>
        <w:t xml:space="preserve"> cell </w:t>
      </w:r>
      <w:r w:rsidR="00D93126" w:rsidRPr="00D93126">
        <w:rPr>
          <w:lang w:eastAsia="zh-CN"/>
        </w:rPr>
        <w:t>scenarios can be studied to explore more energy saving possibility.</w:t>
      </w:r>
      <w:r w:rsidR="00902612" w:rsidRPr="00902612">
        <w:t xml:space="preserve"> </w:t>
      </w:r>
      <w:r w:rsidR="00C66960">
        <w:t>And p</w:t>
      </w:r>
      <w:r w:rsidR="005F3CC9">
        <w:t xml:space="preserve">ossible enhancements for more </w:t>
      </w:r>
      <w:r w:rsidR="005F3CC9" w:rsidRPr="00902612">
        <w:rPr>
          <w:lang w:eastAsia="zh-CN"/>
        </w:rPr>
        <w:t>flexible</w:t>
      </w:r>
      <w:r w:rsidR="005F3CC9">
        <w:rPr>
          <w:lang w:eastAsia="zh-CN"/>
        </w:rPr>
        <w:t xml:space="preserve"> and dynamic</w:t>
      </w:r>
      <w:r w:rsidR="005F3CC9" w:rsidRPr="00902612">
        <w:rPr>
          <w:lang w:eastAsia="zh-CN"/>
        </w:rPr>
        <w:t xml:space="preserve"> </w:t>
      </w:r>
      <w:r w:rsidR="00104B70" w:rsidRPr="00902612">
        <w:rPr>
          <w:lang w:eastAsia="zh-CN"/>
        </w:rPr>
        <w:t>network energy saving management</w:t>
      </w:r>
      <w:r w:rsidR="005F3CC9">
        <w:rPr>
          <w:lang w:eastAsia="zh-CN"/>
        </w:rPr>
        <w:t xml:space="preserve"> </w:t>
      </w:r>
      <w:r w:rsidR="00B91311">
        <w:t>can be studied</w:t>
      </w:r>
      <w:r w:rsidR="00104B70">
        <w:rPr>
          <w:lang w:eastAsia="zh-CN"/>
        </w:rPr>
        <w:t>. At least two possible direction</w:t>
      </w:r>
      <w:r w:rsidR="00C53787">
        <w:rPr>
          <w:rFonts w:hint="eastAsia"/>
          <w:lang w:eastAsia="zh-CN"/>
        </w:rPr>
        <w:t>s</w:t>
      </w:r>
      <w:r w:rsidR="00104B70">
        <w:rPr>
          <w:lang w:eastAsia="zh-CN"/>
        </w:rPr>
        <w:t xml:space="preserve"> can be considered:</w:t>
      </w:r>
      <w:r w:rsidR="00902612" w:rsidRPr="00902612">
        <w:rPr>
          <w:lang w:eastAsia="zh-CN"/>
        </w:rPr>
        <w:t xml:space="preserve"> </w:t>
      </w:r>
      <w:r w:rsidR="00642E49" w:rsidRPr="00642E49">
        <w:rPr>
          <w:lang w:eastAsia="zh-CN"/>
        </w:rPr>
        <w:t>enable more accurate and flexible gNB/module level energy saving strategy decision, especially for non-tidal case and non-uniform traffic/UE distribution</w:t>
      </w:r>
      <w:r w:rsidR="00104B70">
        <w:rPr>
          <w:lang w:eastAsia="zh-CN"/>
        </w:rPr>
        <w:t>;</w:t>
      </w:r>
      <w:r w:rsidR="00642E49">
        <w:rPr>
          <w:lang w:eastAsia="zh-CN"/>
        </w:rPr>
        <w:t xml:space="preserve"> </w:t>
      </w:r>
      <w:r w:rsidR="00642E49" w:rsidRPr="00642E49">
        <w:rPr>
          <w:lang w:eastAsia="zh-CN"/>
        </w:rPr>
        <w:t>enable timely g</w:t>
      </w:r>
      <w:r w:rsidR="00C2540E">
        <w:rPr>
          <w:lang w:eastAsia="zh-CN"/>
        </w:rPr>
        <w:t xml:space="preserve">NB wake-up mechanism </w:t>
      </w:r>
      <w:r w:rsidR="00642E49" w:rsidRPr="00642E49">
        <w:rPr>
          <w:lang w:eastAsia="zh-CN"/>
        </w:rPr>
        <w:t xml:space="preserve"> </w:t>
      </w:r>
      <w:bookmarkStart w:id="1" w:name="_GoBack"/>
      <w:bookmarkEnd w:id="1"/>
      <w:r w:rsidR="00642E49" w:rsidRPr="00642E49">
        <w:rPr>
          <w:lang w:eastAsia="zh-CN"/>
        </w:rPr>
        <w:t>to</w:t>
      </w:r>
      <w:r w:rsidR="00C2540E">
        <w:rPr>
          <w:lang w:eastAsia="zh-CN"/>
        </w:rPr>
        <w:t xml:space="preserve"> serve</w:t>
      </w:r>
      <w:r w:rsidR="00642E49" w:rsidRPr="00642E49">
        <w:rPr>
          <w:lang w:eastAsia="zh-CN"/>
        </w:rPr>
        <w:t xml:space="preserve"> the upcoming traffic/connected UEs or the idle/inactive UEs of which the traffic is about to arrive</w:t>
      </w:r>
      <w:r w:rsidR="00642E49">
        <w:rPr>
          <w:lang w:eastAsia="zh-CN"/>
        </w:rPr>
        <w:t>.</w:t>
      </w:r>
    </w:p>
    <w:p w14:paraId="5FFB21D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04F1FAF" w14:textId="77777777"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367F54D7" w14:textId="77777777" w:rsidR="00D613E3" w:rsidRDefault="00D613E3" w:rsidP="00D613E3">
      <w:pPr>
        <w:ind w:right="-99"/>
        <w:jc w:val="both"/>
        <w:rPr>
          <w:bCs/>
          <w:lang w:eastAsia="ko-KR"/>
        </w:rPr>
      </w:pPr>
      <w:r w:rsidRPr="00E23571">
        <w:rPr>
          <w:rFonts w:hint="eastAsia"/>
          <w:bCs/>
          <w:lang w:eastAsia="ko-KR"/>
        </w:rPr>
        <w:t xml:space="preserve">The objective of this study is to identify </w:t>
      </w:r>
      <w:r w:rsidRPr="00E23571">
        <w:rPr>
          <w:bCs/>
          <w:lang w:eastAsia="ko-KR"/>
        </w:rPr>
        <w:t xml:space="preserve">and evaluate the potential </w:t>
      </w:r>
      <w:r w:rsidR="00D93126">
        <w:rPr>
          <w:bCs/>
          <w:lang w:eastAsia="ko-KR"/>
        </w:rPr>
        <w:t xml:space="preserve">scenarios and </w:t>
      </w:r>
      <w:r w:rsidRPr="00E23571">
        <w:rPr>
          <w:bCs/>
          <w:lang w:eastAsia="ko-KR"/>
        </w:rPr>
        <w:t>enhancements to</w:t>
      </w:r>
      <w:r w:rsidR="00116903">
        <w:rPr>
          <w:bCs/>
          <w:lang w:eastAsia="ko-KR"/>
        </w:rPr>
        <w:t xml:space="preserve"> make NR network have more energy saving possibility with guarantee of network performance and UE experience. </w:t>
      </w:r>
      <w:r w:rsidRPr="00E23571">
        <w:rPr>
          <w:rFonts w:hint="eastAsia"/>
          <w:bCs/>
          <w:lang w:eastAsia="ko-KR"/>
        </w:rPr>
        <w:t>The detailed objectives are as the followings:</w:t>
      </w:r>
    </w:p>
    <w:p w14:paraId="4DE694E5" w14:textId="5EB36633" w:rsidR="00D613E3" w:rsidRPr="006911FA" w:rsidRDefault="00464E77" w:rsidP="00464E77">
      <w:pPr>
        <w:numPr>
          <w:ilvl w:val="0"/>
          <w:numId w:val="23"/>
        </w:numPr>
        <w:jc w:val="both"/>
        <w:rPr>
          <w:lang w:val="en-US"/>
        </w:rPr>
      </w:pPr>
      <w:r w:rsidRPr="00464E77">
        <w:rPr>
          <w:rFonts w:eastAsia="宋体"/>
          <w:lang w:val="en-US" w:eastAsia="zh-CN"/>
        </w:rPr>
        <w:t>Identify the potential energy saving scenarios, e.g. capacity booster cell, IAB node/donor, compensation cell.</w:t>
      </w:r>
    </w:p>
    <w:p w14:paraId="21EAF866" w14:textId="76F656CB" w:rsidR="00D613E3" w:rsidRDefault="00464E77" w:rsidP="00464E77">
      <w:pPr>
        <w:numPr>
          <w:ilvl w:val="0"/>
          <w:numId w:val="23"/>
        </w:numPr>
        <w:jc w:val="both"/>
        <w:rPr>
          <w:lang w:val="en-US"/>
        </w:rPr>
      </w:pPr>
      <w:r w:rsidRPr="00464E77">
        <w:rPr>
          <w:lang w:val="en-US"/>
        </w:rPr>
        <w:t>Study the potential enhancement to enable more flexible and dynamic network energy saving management</w:t>
      </w:r>
      <w:r>
        <w:rPr>
          <w:lang w:val="en-US"/>
        </w:rPr>
        <w:t>:</w:t>
      </w:r>
    </w:p>
    <w:p w14:paraId="4E482769" w14:textId="77777777" w:rsidR="00116903" w:rsidRDefault="00116903" w:rsidP="00116903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116903">
        <w:rPr>
          <w:lang w:val="en-US"/>
        </w:rPr>
        <w:t>Potential UE assistance information report, e.g., traffic prediction</w:t>
      </w:r>
      <w:r w:rsidR="00DA6831">
        <w:rPr>
          <w:lang w:val="en-US"/>
        </w:rPr>
        <w:t>;</w:t>
      </w:r>
    </w:p>
    <w:p w14:paraId="411CD67D" w14:textId="7286F158" w:rsidR="00116903" w:rsidRDefault="00116903" w:rsidP="00116903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116903">
        <w:rPr>
          <w:lang w:val="en-US"/>
        </w:rPr>
        <w:t>gNB information exchange to support beam level operation coordination and transmission power adjustment coordination</w:t>
      </w:r>
      <w:r w:rsidR="00DA6831">
        <w:rPr>
          <w:lang w:val="en-US"/>
        </w:rPr>
        <w:t>;</w:t>
      </w:r>
    </w:p>
    <w:p w14:paraId="0A5D501B" w14:textId="77777777" w:rsidR="00116903" w:rsidRPr="00116903" w:rsidRDefault="00116903" w:rsidP="00116903">
      <w:pPr>
        <w:pStyle w:val="af6"/>
        <w:numPr>
          <w:ilvl w:val="0"/>
          <w:numId w:val="31"/>
        </w:numPr>
        <w:jc w:val="both"/>
        <w:rPr>
          <w:lang w:val="en-US"/>
        </w:rPr>
      </w:pPr>
      <w:r w:rsidRPr="00116903">
        <w:rPr>
          <w:lang w:val="en-US"/>
        </w:rPr>
        <w:t>UL/DL measurement enhancement</w:t>
      </w:r>
      <w:r w:rsidR="00DA6831">
        <w:rPr>
          <w:lang w:val="en-US"/>
        </w:rPr>
        <w:t>.</w:t>
      </w:r>
    </w:p>
    <w:p w14:paraId="38D6D55B" w14:textId="77777777" w:rsidR="00B377E4" w:rsidRPr="007135FF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</w:pPr>
    </w:p>
    <w:p w14:paraId="24C3CAB8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44B356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4A0B074" w14:textId="77777777" w:rsidR="0040240E" w:rsidRPr="002C2D4A" w:rsidRDefault="0040240E" w:rsidP="0040240E">
      <w:pPr>
        <w:spacing w:after="0"/>
      </w:pPr>
    </w:p>
    <w:p w14:paraId="739E0D2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16CA303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FB662F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2FF4C0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714D8D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CFE607" w14:textId="77777777"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1C37E196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B89BA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486B11F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D5E666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F4A5A7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83E644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257613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F99A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26AB4E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06BB9027" w14:textId="77777777" w:rsidTr="00620F87">
        <w:tc>
          <w:tcPr>
            <w:tcW w:w="1617" w:type="dxa"/>
          </w:tcPr>
          <w:p w14:paraId="5E45A74F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14:paraId="3130729E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AA9E6F9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14:paraId="530EB48C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63153BF" w14:textId="77777777" w:rsidR="00671684" w:rsidRPr="0040166F" w:rsidRDefault="00D613E3" w:rsidP="001D0022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S</w:t>
            </w:r>
            <w:r w:rsidR="00153495">
              <w:rPr>
                <w:i/>
              </w:rPr>
              <w:t>tudy on NR network energy saving</w:t>
            </w:r>
            <w:r w:rsidRPr="00D613E3">
              <w:rPr>
                <w:i/>
              </w:rPr>
              <w:t xml:space="preserve"> enhancement</w:t>
            </w:r>
          </w:p>
        </w:tc>
        <w:tc>
          <w:tcPr>
            <w:tcW w:w="993" w:type="dxa"/>
          </w:tcPr>
          <w:p w14:paraId="5D66AE03" w14:textId="77777777"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1074" w:type="dxa"/>
          </w:tcPr>
          <w:p w14:paraId="472E8B05" w14:textId="77777777"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2186" w:type="dxa"/>
          </w:tcPr>
          <w:p w14:paraId="5F98282A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{e.g.: rapporteur:</w:t>
            </w:r>
          </w:p>
          <w:p w14:paraId="6B49BBEE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&lt;FamilyName&gt;, &lt;GivenName&gt;, &lt;Company&gt;, &lt;email address&gt;}</w:t>
            </w:r>
          </w:p>
        </w:tc>
      </w:tr>
    </w:tbl>
    <w:p w14:paraId="6495D0DA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27A2D3C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4AC550A0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26422C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44BBBC2D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B2DE46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05D63A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F8751F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B1D816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09102C17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1AC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3FD5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9B0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54C7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4C782102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7971B79" w14:textId="77777777" w:rsidR="00671684" w:rsidRDefault="00671684" w:rsidP="00671684">
      <w:pPr>
        <w:pStyle w:val="2"/>
        <w:spacing w:before="0" w:after="0"/>
      </w:pPr>
      <w:r>
        <w:t>6</w:t>
      </w:r>
      <w:r>
        <w:tab/>
        <w:t>Work item Rapporteur(s)</w:t>
      </w:r>
    </w:p>
    <w:p w14:paraId="3B05D151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  <w:r w:rsidRPr="004846D5">
        <w:rPr>
          <w:highlight w:val="yellow"/>
          <w:lang w:eastAsia="ko-KR"/>
        </w:rPr>
        <w:t xml:space="preserve">XXX </w:t>
      </w:r>
    </w:p>
    <w:p w14:paraId="693BDA87" w14:textId="77777777" w:rsidR="00D613E3" w:rsidRDefault="00D613E3" w:rsidP="00D613E3">
      <w:pPr>
        <w:spacing w:after="0"/>
        <w:ind w:left="1134" w:right="-99"/>
        <w:rPr>
          <w:lang w:eastAsia="ko-KR"/>
        </w:rPr>
      </w:pPr>
      <w:r>
        <w:rPr>
          <w:lang w:eastAsia="ko-KR"/>
        </w:rPr>
        <w:t xml:space="preserve">Company: </w:t>
      </w:r>
      <w:r w:rsidRPr="004846D5">
        <w:rPr>
          <w:highlight w:val="yellow"/>
          <w:lang w:eastAsia="ko-KR"/>
        </w:rPr>
        <w:t>XXX</w:t>
      </w:r>
    </w:p>
    <w:p w14:paraId="383B5F89" w14:textId="77777777" w:rsidR="00D613E3" w:rsidRDefault="00D613E3" w:rsidP="00D613E3">
      <w:pPr>
        <w:spacing w:after="0"/>
        <w:ind w:left="1134" w:right="-99"/>
        <w:rPr>
          <w:lang w:eastAsia="ko-KR"/>
        </w:rPr>
      </w:pPr>
      <w:r>
        <w:rPr>
          <w:lang w:eastAsia="ko-KR"/>
        </w:rPr>
        <w:t xml:space="preserve">Email: </w:t>
      </w:r>
      <w:r w:rsidRPr="004846D5">
        <w:rPr>
          <w:highlight w:val="yellow"/>
          <w:lang w:eastAsia="ko-KR"/>
        </w:rPr>
        <w:t>XXX</w:t>
      </w:r>
    </w:p>
    <w:p w14:paraId="58CCD339" w14:textId="77777777" w:rsidR="00671684" w:rsidRDefault="00671684" w:rsidP="00671684">
      <w:pPr>
        <w:ind w:right="-99"/>
        <w:rPr>
          <w:i/>
          <w:lang w:eastAsia="zh-CN"/>
        </w:rPr>
      </w:pPr>
    </w:p>
    <w:p w14:paraId="44D02459" w14:textId="77777777"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14:paraId="000F40BB" w14:textId="77777777" w:rsidR="00D613E3" w:rsidRPr="005B3790" w:rsidRDefault="00277D8A" w:rsidP="00D613E3">
      <w:pPr>
        <w:spacing w:after="0"/>
        <w:ind w:left="1134" w:right="-99"/>
        <w:rPr>
          <w:lang w:eastAsia="ko-KR"/>
        </w:rPr>
      </w:pPr>
      <w:r>
        <w:rPr>
          <w:lang w:eastAsia="ko-KR"/>
        </w:rPr>
        <w:t xml:space="preserve">Primary: </w:t>
      </w:r>
    </w:p>
    <w:p w14:paraId="6432E39A" w14:textId="77777777" w:rsidR="00D613E3" w:rsidRPr="005B3790" w:rsidRDefault="00277D8A" w:rsidP="00D613E3">
      <w:pPr>
        <w:spacing w:after="0"/>
        <w:ind w:left="1134" w:right="-99"/>
        <w:rPr>
          <w:lang w:eastAsia="ko-KR"/>
        </w:rPr>
      </w:pPr>
      <w:r>
        <w:rPr>
          <w:lang w:eastAsia="ko-KR"/>
        </w:rPr>
        <w:t xml:space="preserve">Secondary: </w:t>
      </w:r>
    </w:p>
    <w:p w14:paraId="0F528874" w14:textId="77777777" w:rsidR="00671684" w:rsidRPr="00557B2E" w:rsidRDefault="00671684" w:rsidP="00671684">
      <w:pPr>
        <w:spacing w:after="0"/>
        <w:ind w:left="1134" w:right="-96"/>
      </w:pPr>
    </w:p>
    <w:p w14:paraId="6C4994C4" w14:textId="77777777"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DD201B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0725A439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4A19CE36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5B08CD99" w14:textId="77777777" w:rsidR="00671684" w:rsidRPr="00251D80" w:rsidRDefault="00671684" w:rsidP="00671684">
      <w:pPr>
        <w:rPr>
          <w:i/>
        </w:rPr>
      </w:pPr>
    </w:p>
    <w:p w14:paraId="7BC45A91" w14:textId="77777777" w:rsidR="00671684" w:rsidRDefault="00671684" w:rsidP="0067168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36D373C6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71684" w:rsidRPr="0040166F" w14:paraId="3B671459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690D3996" w14:textId="77777777" w:rsidR="00671684" w:rsidRPr="0040166F" w:rsidRDefault="00671684" w:rsidP="00620F87">
            <w:pPr>
              <w:pStyle w:val="TAH"/>
            </w:pPr>
            <w:r w:rsidRPr="0040166F">
              <w:t>Supporting IM name</w:t>
            </w:r>
          </w:p>
        </w:tc>
      </w:tr>
      <w:tr w:rsidR="00671684" w:rsidRPr="0040166F" w14:paraId="7D786F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C846089" w14:textId="77777777"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2FAFCB6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5BE012" w14:textId="77777777"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60D1C22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61B4FD1" w14:textId="77777777"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473D268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A11C846" w14:textId="77777777"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52CAA9C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C07FA" w14:textId="77777777"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682E4E6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DF4A33" w14:textId="77777777"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398256E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381E6DC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2AECE4E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4D5CC5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1C08AC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D157A7B" w14:textId="77777777" w:rsidR="00671684" w:rsidRPr="003A0DF8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201B401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3C8F993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46CE99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075807A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631FA41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EF39ECA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6ACB867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FE6F82C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0570ED8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CF1DB25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64D4473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558B77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1C48FE4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EBE0EC2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7E71D55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74F7615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3C905C0D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13A43B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671A3D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92838DD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5C081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4B4ED7F" w14:textId="77777777" w:rsidR="00671684" w:rsidRPr="001D4C27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049B1DF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D6FC9BD" w14:textId="77777777" w:rsidR="00671684" w:rsidRPr="00E519B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07EFF4E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DD88EED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01F6A4E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B936E2E" w14:textId="77777777" w:rsidR="00671684" w:rsidRPr="00BD0FE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14:paraId="728AF56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E2091EC" w14:textId="77777777"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</w:tbl>
    <w:p w14:paraId="57F6870D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667A71" w16cex:dateUtc="2021-06-05T14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BCD474" w16cid:durableId="24667A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45403" w14:textId="77777777" w:rsidR="00376988" w:rsidRDefault="00376988">
      <w:r>
        <w:separator/>
      </w:r>
    </w:p>
  </w:endnote>
  <w:endnote w:type="continuationSeparator" w:id="0">
    <w:p w14:paraId="32993FDD" w14:textId="77777777" w:rsidR="00376988" w:rsidRDefault="0037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26FB8" w14:textId="77777777" w:rsidR="00376988" w:rsidRDefault="00376988">
      <w:r>
        <w:separator/>
      </w:r>
    </w:p>
  </w:footnote>
  <w:footnote w:type="continuationSeparator" w:id="0">
    <w:p w14:paraId="62D10162" w14:textId="77777777" w:rsidR="00376988" w:rsidRDefault="00376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9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5A7DE2"/>
    <w:multiLevelType w:val="hybridMultilevel"/>
    <w:tmpl w:val="18FE15FE"/>
    <w:lvl w:ilvl="0" w:tplc="3F9A4F08">
      <w:start w:val="1"/>
      <w:numFmt w:val="bullet"/>
      <w:lvlText w:val="-"/>
      <w:lvlJc w:val="left"/>
      <w:pPr>
        <w:ind w:left="7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1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8"/>
  </w:num>
  <w:num w:numId="4">
    <w:abstractNumId w:val="12"/>
  </w:num>
  <w:num w:numId="5">
    <w:abstractNumId w:val="30"/>
  </w:num>
  <w:num w:numId="6">
    <w:abstractNumId w:val="27"/>
  </w:num>
  <w:num w:numId="7">
    <w:abstractNumId w:val="7"/>
  </w:num>
  <w:num w:numId="8">
    <w:abstractNumId w:val="26"/>
  </w:num>
  <w:num w:numId="9">
    <w:abstractNumId w:val="1"/>
  </w:num>
  <w:num w:numId="10">
    <w:abstractNumId w:val="29"/>
  </w:num>
  <w:num w:numId="11">
    <w:abstractNumId w:val="10"/>
  </w:num>
  <w:num w:numId="12">
    <w:abstractNumId w:val="14"/>
  </w:num>
  <w:num w:numId="13">
    <w:abstractNumId w:val="11"/>
  </w:num>
  <w:num w:numId="14">
    <w:abstractNumId w:val="17"/>
  </w:num>
  <w:num w:numId="15">
    <w:abstractNumId w:val="9"/>
  </w:num>
  <w:num w:numId="16">
    <w:abstractNumId w:val="3"/>
  </w:num>
  <w:num w:numId="17">
    <w:abstractNumId w:val="25"/>
  </w:num>
  <w:num w:numId="18">
    <w:abstractNumId w:val="21"/>
  </w:num>
  <w:num w:numId="19">
    <w:abstractNumId w:val="4"/>
  </w:num>
  <w:num w:numId="20">
    <w:abstractNumId w:val="24"/>
  </w:num>
  <w:num w:numId="21">
    <w:abstractNumId w:val="19"/>
  </w:num>
  <w:num w:numId="2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6"/>
  </w:num>
  <w:num w:numId="25">
    <w:abstractNumId w:val="16"/>
  </w:num>
  <w:num w:numId="26">
    <w:abstractNumId w:val="28"/>
  </w:num>
  <w:num w:numId="27">
    <w:abstractNumId w:val="13"/>
  </w:num>
  <w:num w:numId="28">
    <w:abstractNumId w:val="23"/>
  </w:num>
  <w:num w:numId="29">
    <w:abstractNumId w:val="2"/>
  </w:num>
  <w:num w:numId="30">
    <w:abstractNumId w:val="20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3B9A"/>
    <w:rsid w:val="00006EF7"/>
    <w:rsid w:val="00011074"/>
    <w:rsid w:val="0001220A"/>
    <w:rsid w:val="000132D1"/>
    <w:rsid w:val="000136C3"/>
    <w:rsid w:val="000156B9"/>
    <w:rsid w:val="000205C5"/>
    <w:rsid w:val="00023B0C"/>
    <w:rsid w:val="00025316"/>
    <w:rsid w:val="00026D88"/>
    <w:rsid w:val="00031048"/>
    <w:rsid w:val="000355C2"/>
    <w:rsid w:val="00037C06"/>
    <w:rsid w:val="000408F7"/>
    <w:rsid w:val="000413F2"/>
    <w:rsid w:val="00044DAE"/>
    <w:rsid w:val="000458E9"/>
    <w:rsid w:val="00052BF8"/>
    <w:rsid w:val="00057116"/>
    <w:rsid w:val="00060D62"/>
    <w:rsid w:val="00064CB2"/>
    <w:rsid w:val="00066954"/>
    <w:rsid w:val="00067741"/>
    <w:rsid w:val="00072A56"/>
    <w:rsid w:val="00072F77"/>
    <w:rsid w:val="000747A2"/>
    <w:rsid w:val="00075FF4"/>
    <w:rsid w:val="00080A50"/>
    <w:rsid w:val="00082CCB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3BC0"/>
    <w:rsid w:val="000B61FD"/>
    <w:rsid w:val="000C0BF7"/>
    <w:rsid w:val="000C4172"/>
    <w:rsid w:val="000C5FE3"/>
    <w:rsid w:val="000C6A3E"/>
    <w:rsid w:val="000D122A"/>
    <w:rsid w:val="000D311B"/>
    <w:rsid w:val="000E2DF3"/>
    <w:rsid w:val="000E55AD"/>
    <w:rsid w:val="000E630D"/>
    <w:rsid w:val="000F2244"/>
    <w:rsid w:val="001001BD"/>
    <w:rsid w:val="00101C2B"/>
    <w:rsid w:val="00102222"/>
    <w:rsid w:val="00104B70"/>
    <w:rsid w:val="00110B40"/>
    <w:rsid w:val="00116903"/>
    <w:rsid w:val="001177C5"/>
    <w:rsid w:val="00120541"/>
    <w:rsid w:val="001211F3"/>
    <w:rsid w:val="00123B43"/>
    <w:rsid w:val="00125E96"/>
    <w:rsid w:val="001260B9"/>
    <w:rsid w:val="00127B5D"/>
    <w:rsid w:val="00136E10"/>
    <w:rsid w:val="00140F77"/>
    <w:rsid w:val="00151B67"/>
    <w:rsid w:val="00153495"/>
    <w:rsid w:val="00160A92"/>
    <w:rsid w:val="001618E9"/>
    <w:rsid w:val="00162D48"/>
    <w:rsid w:val="00171925"/>
    <w:rsid w:val="00173998"/>
    <w:rsid w:val="00173B8E"/>
    <w:rsid w:val="00174617"/>
    <w:rsid w:val="001759A7"/>
    <w:rsid w:val="001808F9"/>
    <w:rsid w:val="00182021"/>
    <w:rsid w:val="00185455"/>
    <w:rsid w:val="00192A6E"/>
    <w:rsid w:val="001A3042"/>
    <w:rsid w:val="001A4192"/>
    <w:rsid w:val="001A6A4E"/>
    <w:rsid w:val="001C5C86"/>
    <w:rsid w:val="001C718D"/>
    <w:rsid w:val="001D0022"/>
    <w:rsid w:val="001D3D5C"/>
    <w:rsid w:val="001D4E97"/>
    <w:rsid w:val="001E14C4"/>
    <w:rsid w:val="001E59F8"/>
    <w:rsid w:val="001F4E63"/>
    <w:rsid w:val="001F50F7"/>
    <w:rsid w:val="001F7EB4"/>
    <w:rsid w:val="002000C2"/>
    <w:rsid w:val="0020248E"/>
    <w:rsid w:val="00205F25"/>
    <w:rsid w:val="002110FA"/>
    <w:rsid w:val="002212C4"/>
    <w:rsid w:val="00221B1E"/>
    <w:rsid w:val="00230390"/>
    <w:rsid w:val="00234B2B"/>
    <w:rsid w:val="00240DCD"/>
    <w:rsid w:val="002415B9"/>
    <w:rsid w:val="002424E4"/>
    <w:rsid w:val="00243C9B"/>
    <w:rsid w:val="0024751A"/>
    <w:rsid w:val="0024786B"/>
    <w:rsid w:val="002478F1"/>
    <w:rsid w:val="00251D80"/>
    <w:rsid w:val="00254FB5"/>
    <w:rsid w:val="00256269"/>
    <w:rsid w:val="002640E5"/>
    <w:rsid w:val="0026436F"/>
    <w:rsid w:val="002644E5"/>
    <w:rsid w:val="00265C7F"/>
    <w:rsid w:val="0026606E"/>
    <w:rsid w:val="00276403"/>
    <w:rsid w:val="00277D8A"/>
    <w:rsid w:val="00282526"/>
    <w:rsid w:val="00293E23"/>
    <w:rsid w:val="00295B56"/>
    <w:rsid w:val="002A14B4"/>
    <w:rsid w:val="002A14CC"/>
    <w:rsid w:val="002B2FAB"/>
    <w:rsid w:val="002B3C90"/>
    <w:rsid w:val="002B3D71"/>
    <w:rsid w:val="002C1C50"/>
    <w:rsid w:val="002D76C2"/>
    <w:rsid w:val="002E160E"/>
    <w:rsid w:val="002E6A7D"/>
    <w:rsid w:val="002E7A9E"/>
    <w:rsid w:val="002F3C41"/>
    <w:rsid w:val="002F6C5C"/>
    <w:rsid w:val="0030045C"/>
    <w:rsid w:val="003205AD"/>
    <w:rsid w:val="0033027D"/>
    <w:rsid w:val="003348B9"/>
    <w:rsid w:val="00335FB2"/>
    <w:rsid w:val="00342FA9"/>
    <w:rsid w:val="00344158"/>
    <w:rsid w:val="00347B74"/>
    <w:rsid w:val="00354196"/>
    <w:rsid w:val="00355CB6"/>
    <w:rsid w:val="00366257"/>
    <w:rsid w:val="00373A7F"/>
    <w:rsid w:val="00376988"/>
    <w:rsid w:val="003775DB"/>
    <w:rsid w:val="003833B5"/>
    <w:rsid w:val="00383EB3"/>
    <w:rsid w:val="0038516D"/>
    <w:rsid w:val="003869D7"/>
    <w:rsid w:val="003940E5"/>
    <w:rsid w:val="003A08AA"/>
    <w:rsid w:val="003A1EB0"/>
    <w:rsid w:val="003A7D59"/>
    <w:rsid w:val="003B3548"/>
    <w:rsid w:val="003B3A93"/>
    <w:rsid w:val="003B6E07"/>
    <w:rsid w:val="003B71DF"/>
    <w:rsid w:val="003B760C"/>
    <w:rsid w:val="003C0F14"/>
    <w:rsid w:val="003C2DA6"/>
    <w:rsid w:val="003C6DA6"/>
    <w:rsid w:val="003D1A85"/>
    <w:rsid w:val="003D2781"/>
    <w:rsid w:val="003D44D2"/>
    <w:rsid w:val="003D62A9"/>
    <w:rsid w:val="003D6EC8"/>
    <w:rsid w:val="003E6E68"/>
    <w:rsid w:val="003F04C7"/>
    <w:rsid w:val="003F268E"/>
    <w:rsid w:val="003F5890"/>
    <w:rsid w:val="003F7142"/>
    <w:rsid w:val="003F7B3D"/>
    <w:rsid w:val="0040240E"/>
    <w:rsid w:val="004079B3"/>
    <w:rsid w:val="00411698"/>
    <w:rsid w:val="00414164"/>
    <w:rsid w:val="0041789B"/>
    <w:rsid w:val="004260A5"/>
    <w:rsid w:val="00432283"/>
    <w:rsid w:val="00435AEB"/>
    <w:rsid w:val="0043745F"/>
    <w:rsid w:val="00437F58"/>
    <w:rsid w:val="0044029F"/>
    <w:rsid w:val="00440BC9"/>
    <w:rsid w:val="00446993"/>
    <w:rsid w:val="00454609"/>
    <w:rsid w:val="00455DE4"/>
    <w:rsid w:val="00457990"/>
    <w:rsid w:val="00464E77"/>
    <w:rsid w:val="0047370C"/>
    <w:rsid w:val="0048114A"/>
    <w:rsid w:val="0048267C"/>
    <w:rsid w:val="00483829"/>
    <w:rsid w:val="00483AAA"/>
    <w:rsid w:val="004876B9"/>
    <w:rsid w:val="00493A79"/>
    <w:rsid w:val="00495840"/>
    <w:rsid w:val="00495BA9"/>
    <w:rsid w:val="004A40BE"/>
    <w:rsid w:val="004A6A60"/>
    <w:rsid w:val="004B577B"/>
    <w:rsid w:val="004C0726"/>
    <w:rsid w:val="004C594F"/>
    <w:rsid w:val="004C634D"/>
    <w:rsid w:val="004D24B9"/>
    <w:rsid w:val="004E1A0C"/>
    <w:rsid w:val="004E2CE2"/>
    <w:rsid w:val="004E2DBF"/>
    <w:rsid w:val="004E5172"/>
    <w:rsid w:val="004E6F8A"/>
    <w:rsid w:val="004E7EAB"/>
    <w:rsid w:val="00501091"/>
    <w:rsid w:val="00502CD2"/>
    <w:rsid w:val="00504E33"/>
    <w:rsid w:val="00532950"/>
    <w:rsid w:val="005416A8"/>
    <w:rsid w:val="005460D5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801D4"/>
    <w:rsid w:val="00585384"/>
    <w:rsid w:val="00586951"/>
    <w:rsid w:val="00590087"/>
    <w:rsid w:val="00590960"/>
    <w:rsid w:val="005A032D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E088B"/>
    <w:rsid w:val="005F0745"/>
    <w:rsid w:val="005F3CC9"/>
    <w:rsid w:val="00601F1B"/>
    <w:rsid w:val="00602870"/>
    <w:rsid w:val="006064D3"/>
    <w:rsid w:val="00607848"/>
    <w:rsid w:val="00611EC4"/>
    <w:rsid w:val="00612542"/>
    <w:rsid w:val="006136CA"/>
    <w:rsid w:val="006146D2"/>
    <w:rsid w:val="00615A20"/>
    <w:rsid w:val="00620B3F"/>
    <w:rsid w:val="00620F87"/>
    <w:rsid w:val="006239E7"/>
    <w:rsid w:val="006254C4"/>
    <w:rsid w:val="0063078C"/>
    <w:rsid w:val="006323BE"/>
    <w:rsid w:val="00633ABF"/>
    <w:rsid w:val="00637F1F"/>
    <w:rsid w:val="006418C6"/>
    <w:rsid w:val="00641ED8"/>
    <w:rsid w:val="00642E49"/>
    <w:rsid w:val="00645D5C"/>
    <w:rsid w:val="00654893"/>
    <w:rsid w:val="006571A8"/>
    <w:rsid w:val="006633A4"/>
    <w:rsid w:val="00667DD2"/>
    <w:rsid w:val="00671684"/>
    <w:rsid w:val="00671BBB"/>
    <w:rsid w:val="0067682A"/>
    <w:rsid w:val="00682237"/>
    <w:rsid w:val="006911FA"/>
    <w:rsid w:val="00697F84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4991"/>
    <w:rsid w:val="006C5C5E"/>
    <w:rsid w:val="006C7275"/>
    <w:rsid w:val="006D39AE"/>
    <w:rsid w:val="006E0F19"/>
    <w:rsid w:val="006E1FDA"/>
    <w:rsid w:val="006E26BE"/>
    <w:rsid w:val="006E5E87"/>
    <w:rsid w:val="006F15F6"/>
    <w:rsid w:val="006F2155"/>
    <w:rsid w:val="00706A1A"/>
    <w:rsid w:val="00707673"/>
    <w:rsid w:val="007135FF"/>
    <w:rsid w:val="007162BE"/>
    <w:rsid w:val="00717C87"/>
    <w:rsid w:val="00722267"/>
    <w:rsid w:val="007419C4"/>
    <w:rsid w:val="00742C7F"/>
    <w:rsid w:val="00746F46"/>
    <w:rsid w:val="0074707A"/>
    <w:rsid w:val="0075252A"/>
    <w:rsid w:val="00752897"/>
    <w:rsid w:val="00753AAA"/>
    <w:rsid w:val="00760A72"/>
    <w:rsid w:val="007614A5"/>
    <w:rsid w:val="0076388B"/>
    <w:rsid w:val="00764B84"/>
    <w:rsid w:val="00765028"/>
    <w:rsid w:val="00766256"/>
    <w:rsid w:val="00770BED"/>
    <w:rsid w:val="007727A0"/>
    <w:rsid w:val="0077674F"/>
    <w:rsid w:val="0078034D"/>
    <w:rsid w:val="00780F5A"/>
    <w:rsid w:val="007830AD"/>
    <w:rsid w:val="00790BCC"/>
    <w:rsid w:val="00795CEE"/>
    <w:rsid w:val="00796F94"/>
    <w:rsid w:val="007974F5"/>
    <w:rsid w:val="007A3BAC"/>
    <w:rsid w:val="007A5AA5"/>
    <w:rsid w:val="007A6136"/>
    <w:rsid w:val="007B0F49"/>
    <w:rsid w:val="007B1292"/>
    <w:rsid w:val="007B141B"/>
    <w:rsid w:val="007B46E5"/>
    <w:rsid w:val="007C3F7B"/>
    <w:rsid w:val="007C7E14"/>
    <w:rsid w:val="007D03D2"/>
    <w:rsid w:val="007D1AB2"/>
    <w:rsid w:val="007D36CF"/>
    <w:rsid w:val="007E4E4D"/>
    <w:rsid w:val="007F0054"/>
    <w:rsid w:val="007F2502"/>
    <w:rsid w:val="007F2949"/>
    <w:rsid w:val="007F522E"/>
    <w:rsid w:val="007F7421"/>
    <w:rsid w:val="00800A46"/>
    <w:rsid w:val="00801F7F"/>
    <w:rsid w:val="00813C1F"/>
    <w:rsid w:val="00822253"/>
    <w:rsid w:val="00830E05"/>
    <w:rsid w:val="008340D7"/>
    <w:rsid w:val="00834A60"/>
    <w:rsid w:val="008378E9"/>
    <w:rsid w:val="00846685"/>
    <w:rsid w:val="008473A4"/>
    <w:rsid w:val="00850705"/>
    <w:rsid w:val="00856C78"/>
    <w:rsid w:val="00856DC8"/>
    <w:rsid w:val="008635EE"/>
    <w:rsid w:val="00863E89"/>
    <w:rsid w:val="00872B3B"/>
    <w:rsid w:val="00880998"/>
    <w:rsid w:val="0088222A"/>
    <w:rsid w:val="008835FC"/>
    <w:rsid w:val="008901F6"/>
    <w:rsid w:val="00895F2A"/>
    <w:rsid w:val="00896C03"/>
    <w:rsid w:val="008A05BF"/>
    <w:rsid w:val="008A495D"/>
    <w:rsid w:val="008A76FD"/>
    <w:rsid w:val="008B114B"/>
    <w:rsid w:val="008B2378"/>
    <w:rsid w:val="008B2D09"/>
    <w:rsid w:val="008B519F"/>
    <w:rsid w:val="008C0E78"/>
    <w:rsid w:val="008C3B56"/>
    <w:rsid w:val="008C537F"/>
    <w:rsid w:val="008D658B"/>
    <w:rsid w:val="00902612"/>
    <w:rsid w:val="009045BA"/>
    <w:rsid w:val="00906FB9"/>
    <w:rsid w:val="00922DE0"/>
    <w:rsid w:val="00922FCB"/>
    <w:rsid w:val="009239E6"/>
    <w:rsid w:val="0092482A"/>
    <w:rsid w:val="00935CB0"/>
    <w:rsid w:val="00940933"/>
    <w:rsid w:val="009428A9"/>
    <w:rsid w:val="009437A2"/>
    <w:rsid w:val="00944B28"/>
    <w:rsid w:val="00946BC1"/>
    <w:rsid w:val="00953E83"/>
    <w:rsid w:val="00965C5F"/>
    <w:rsid w:val="00967838"/>
    <w:rsid w:val="009719D3"/>
    <w:rsid w:val="00982CD6"/>
    <w:rsid w:val="00985B73"/>
    <w:rsid w:val="009870A7"/>
    <w:rsid w:val="00992266"/>
    <w:rsid w:val="00992A12"/>
    <w:rsid w:val="00994A54"/>
    <w:rsid w:val="009A0B51"/>
    <w:rsid w:val="009A18C9"/>
    <w:rsid w:val="009A3BC4"/>
    <w:rsid w:val="009A408F"/>
    <w:rsid w:val="009A527F"/>
    <w:rsid w:val="009A6092"/>
    <w:rsid w:val="009B1936"/>
    <w:rsid w:val="009B314C"/>
    <w:rsid w:val="009B493F"/>
    <w:rsid w:val="009C2977"/>
    <w:rsid w:val="009C2DCC"/>
    <w:rsid w:val="009D3F77"/>
    <w:rsid w:val="009E00F3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4B98"/>
    <w:rsid w:val="00A35110"/>
    <w:rsid w:val="00A36378"/>
    <w:rsid w:val="00A40015"/>
    <w:rsid w:val="00A44496"/>
    <w:rsid w:val="00A46ECE"/>
    <w:rsid w:val="00A47445"/>
    <w:rsid w:val="00A6423F"/>
    <w:rsid w:val="00A6656B"/>
    <w:rsid w:val="00A70E1E"/>
    <w:rsid w:val="00A73257"/>
    <w:rsid w:val="00A76374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D0751"/>
    <w:rsid w:val="00AD77C4"/>
    <w:rsid w:val="00AE25BF"/>
    <w:rsid w:val="00AE3044"/>
    <w:rsid w:val="00AE4A6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44D8"/>
    <w:rsid w:val="00B377E4"/>
    <w:rsid w:val="00B439B9"/>
    <w:rsid w:val="00B4589B"/>
    <w:rsid w:val="00B47225"/>
    <w:rsid w:val="00B47A28"/>
    <w:rsid w:val="00B522A0"/>
    <w:rsid w:val="00B567D1"/>
    <w:rsid w:val="00B626A8"/>
    <w:rsid w:val="00B6473E"/>
    <w:rsid w:val="00B66F2E"/>
    <w:rsid w:val="00B715AE"/>
    <w:rsid w:val="00B73B4C"/>
    <w:rsid w:val="00B73F75"/>
    <w:rsid w:val="00B74667"/>
    <w:rsid w:val="00B836A0"/>
    <w:rsid w:val="00B84754"/>
    <w:rsid w:val="00B8483E"/>
    <w:rsid w:val="00B87563"/>
    <w:rsid w:val="00B90BCE"/>
    <w:rsid w:val="00B91311"/>
    <w:rsid w:val="00B946CD"/>
    <w:rsid w:val="00B96481"/>
    <w:rsid w:val="00BA24C1"/>
    <w:rsid w:val="00BA3A53"/>
    <w:rsid w:val="00BA3C54"/>
    <w:rsid w:val="00BA4095"/>
    <w:rsid w:val="00BA5B43"/>
    <w:rsid w:val="00BB2BFA"/>
    <w:rsid w:val="00BB5EBF"/>
    <w:rsid w:val="00BC1824"/>
    <w:rsid w:val="00BC185F"/>
    <w:rsid w:val="00BC52B9"/>
    <w:rsid w:val="00BC642A"/>
    <w:rsid w:val="00BE51D0"/>
    <w:rsid w:val="00BF4971"/>
    <w:rsid w:val="00BF7C9D"/>
    <w:rsid w:val="00C0023C"/>
    <w:rsid w:val="00C01E8C"/>
    <w:rsid w:val="00C02B32"/>
    <w:rsid w:val="00C02DF6"/>
    <w:rsid w:val="00C03CFE"/>
    <w:rsid w:val="00C03E01"/>
    <w:rsid w:val="00C04FFD"/>
    <w:rsid w:val="00C06BA7"/>
    <w:rsid w:val="00C203A4"/>
    <w:rsid w:val="00C23582"/>
    <w:rsid w:val="00C2540E"/>
    <w:rsid w:val="00C2724D"/>
    <w:rsid w:val="00C27CA9"/>
    <w:rsid w:val="00C317E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3787"/>
    <w:rsid w:val="00C5591F"/>
    <w:rsid w:val="00C57C50"/>
    <w:rsid w:val="00C66960"/>
    <w:rsid w:val="00C715CA"/>
    <w:rsid w:val="00C73456"/>
    <w:rsid w:val="00C7495D"/>
    <w:rsid w:val="00C77CE9"/>
    <w:rsid w:val="00C85E61"/>
    <w:rsid w:val="00C86F86"/>
    <w:rsid w:val="00C94BA2"/>
    <w:rsid w:val="00C978B2"/>
    <w:rsid w:val="00CA0968"/>
    <w:rsid w:val="00CA168E"/>
    <w:rsid w:val="00CB0647"/>
    <w:rsid w:val="00CB4236"/>
    <w:rsid w:val="00CC2E83"/>
    <w:rsid w:val="00CC45DA"/>
    <w:rsid w:val="00CC6961"/>
    <w:rsid w:val="00CC72A4"/>
    <w:rsid w:val="00CD1046"/>
    <w:rsid w:val="00CD3153"/>
    <w:rsid w:val="00CE1A1A"/>
    <w:rsid w:val="00CE35E9"/>
    <w:rsid w:val="00CF0BEF"/>
    <w:rsid w:val="00CF6810"/>
    <w:rsid w:val="00D06117"/>
    <w:rsid w:val="00D07298"/>
    <w:rsid w:val="00D24760"/>
    <w:rsid w:val="00D31CC8"/>
    <w:rsid w:val="00D32678"/>
    <w:rsid w:val="00D35A05"/>
    <w:rsid w:val="00D367F0"/>
    <w:rsid w:val="00D42082"/>
    <w:rsid w:val="00D43411"/>
    <w:rsid w:val="00D521C1"/>
    <w:rsid w:val="00D57407"/>
    <w:rsid w:val="00D613E3"/>
    <w:rsid w:val="00D6457A"/>
    <w:rsid w:val="00D71F40"/>
    <w:rsid w:val="00D72896"/>
    <w:rsid w:val="00D77416"/>
    <w:rsid w:val="00D80FC6"/>
    <w:rsid w:val="00D8707A"/>
    <w:rsid w:val="00D90229"/>
    <w:rsid w:val="00D93126"/>
    <w:rsid w:val="00D94917"/>
    <w:rsid w:val="00DA2F81"/>
    <w:rsid w:val="00DA6831"/>
    <w:rsid w:val="00DA74F3"/>
    <w:rsid w:val="00DB08B7"/>
    <w:rsid w:val="00DB21C9"/>
    <w:rsid w:val="00DB39D9"/>
    <w:rsid w:val="00DB44C9"/>
    <w:rsid w:val="00DB69F3"/>
    <w:rsid w:val="00DC4907"/>
    <w:rsid w:val="00DC4A05"/>
    <w:rsid w:val="00DC59ED"/>
    <w:rsid w:val="00DD017C"/>
    <w:rsid w:val="00DD397A"/>
    <w:rsid w:val="00DD58B7"/>
    <w:rsid w:val="00DD6699"/>
    <w:rsid w:val="00DF00A8"/>
    <w:rsid w:val="00DF1864"/>
    <w:rsid w:val="00DF1F95"/>
    <w:rsid w:val="00DF2721"/>
    <w:rsid w:val="00DF5978"/>
    <w:rsid w:val="00DF6B64"/>
    <w:rsid w:val="00E007C5"/>
    <w:rsid w:val="00E00DBF"/>
    <w:rsid w:val="00E0213F"/>
    <w:rsid w:val="00E033E0"/>
    <w:rsid w:val="00E04179"/>
    <w:rsid w:val="00E10269"/>
    <w:rsid w:val="00E1026B"/>
    <w:rsid w:val="00E13CB2"/>
    <w:rsid w:val="00E20C37"/>
    <w:rsid w:val="00E23693"/>
    <w:rsid w:val="00E50C99"/>
    <w:rsid w:val="00E52C57"/>
    <w:rsid w:val="00E568BE"/>
    <w:rsid w:val="00E57E7D"/>
    <w:rsid w:val="00E61F3F"/>
    <w:rsid w:val="00E62E7D"/>
    <w:rsid w:val="00E64D26"/>
    <w:rsid w:val="00E70355"/>
    <w:rsid w:val="00E731C6"/>
    <w:rsid w:val="00E8386B"/>
    <w:rsid w:val="00E83B09"/>
    <w:rsid w:val="00E84CD8"/>
    <w:rsid w:val="00E900E6"/>
    <w:rsid w:val="00E90B85"/>
    <w:rsid w:val="00E91679"/>
    <w:rsid w:val="00E92452"/>
    <w:rsid w:val="00E94CC1"/>
    <w:rsid w:val="00E96431"/>
    <w:rsid w:val="00EB096A"/>
    <w:rsid w:val="00EC0881"/>
    <w:rsid w:val="00EC11CC"/>
    <w:rsid w:val="00EC3039"/>
    <w:rsid w:val="00EC5235"/>
    <w:rsid w:val="00EC7230"/>
    <w:rsid w:val="00ED5185"/>
    <w:rsid w:val="00ED6B03"/>
    <w:rsid w:val="00ED7A5B"/>
    <w:rsid w:val="00EF6C75"/>
    <w:rsid w:val="00EF76A0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41A27"/>
    <w:rsid w:val="00F4338D"/>
    <w:rsid w:val="00F440D3"/>
    <w:rsid w:val="00F446AC"/>
    <w:rsid w:val="00F46EAF"/>
    <w:rsid w:val="00F575AC"/>
    <w:rsid w:val="00F575C7"/>
    <w:rsid w:val="00F5774F"/>
    <w:rsid w:val="00F62688"/>
    <w:rsid w:val="00F65FE2"/>
    <w:rsid w:val="00F767A2"/>
    <w:rsid w:val="00F76BE5"/>
    <w:rsid w:val="00F83D11"/>
    <w:rsid w:val="00F921F1"/>
    <w:rsid w:val="00F94F3A"/>
    <w:rsid w:val="00FA23E1"/>
    <w:rsid w:val="00FB127E"/>
    <w:rsid w:val="00FC0804"/>
    <w:rsid w:val="00FC303E"/>
    <w:rsid w:val="00FC3B6D"/>
    <w:rsid w:val="00FD009F"/>
    <w:rsid w:val="00FD3A4E"/>
    <w:rsid w:val="00FE045D"/>
    <w:rsid w:val="00FE31DB"/>
    <w:rsid w:val="00FE3D03"/>
    <w:rsid w:val="00FF14EC"/>
    <w:rsid w:val="00FF3F0C"/>
    <w:rsid w:val="00FF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85C4E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f3">
    <w:name w:val="未处理的提及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Document Map"/>
    <w:basedOn w:val="a"/>
    <w:link w:val="af5"/>
    <w:rsid w:val="003775D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6">
    <w:name w:val="List Paragraph"/>
    <w:basedOn w:val="a"/>
    <w:link w:val="af7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8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7">
    <w:name w:val="列出段落 字符"/>
    <w:link w:val="af6"/>
    <w:uiPriority w:val="34"/>
    <w:locked/>
    <w:rsid w:val="007135F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B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4AADD-07DF-47D8-9D79-AB2E68F00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1534</TotalTime>
  <Pages>4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83</cp:revision>
  <cp:lastPrinted>2000-02-29T03:31:00Z</cp:lastPrinted>
  <dcterms:created xsi:type="dcterms:W3CDTF">2021-03-14T01:47:00Z</dcterms:created>
  <dcterms:modified xsi:type="dcterms:W3CDTF">2021-06-07T02:21:00Z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